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2688158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Generalplanungsleistungen für das Vorhaben "Erweiterung und Umbau der Kita Sonnenschein in 19077 Lübesse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Generalplanungsleistungen für das Vorhaben "Erweiterung und Umbau der Kita Sonnenschein in 19077 Lübesse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